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7875B6" w:rsidP="00681581">
      <w:pPr>
        <w:pStyle w:val="ODOT1BodyStyle"/>
      </w:pPr>
      <w:r>
        <w:t>August 1</w:t>
      </w:r>
      <w:r w:rsidR="00FF18F5">
        <w:t>1</w:t>
      </w:r>
      <w:r w:rsidR="00814D77">
        <w:t>, 2021</w:t>
      </w:r>
    </w:p>
    <w:p w:rsidR="00681581" w:rsidRDefault="00681581" w:rsidP="00681581">
      <w:pPr>
        <w:pStyle w:val="ODOT1BodyStyle"/>
      </w:pPr>
    </w:p>
    <w:p w:rsidR="00681581" w:rsidRDefault="00D62BFA" w:rsidP="00681581">
      <w:pPr>
        <w:pStyle w:val="ODOT1BodyStyle"/>
      </w:pPr>
      <w:r>
        <w:t>Thomas A. &amp; Janet</w:t>
      </w:r>
      <w:r w:rsidR="001B5A92">
        <w:t xml:space="preserve"> L.</w:t>
      </w:r>
      <w:bookmarkStart w:id="0" w:name="_GoBack"/>
      <w:bookmarkEnd w:id="0"/>
      <w:r>
        <w:t xml:space="preserve"> Martin</w:t>
      </w:r>
    </w:p>
    <w:p w:rsidR="00755752" w:rsidRDefault="00796E68" w:rsidP="00681581">
      <w:pPr>
        <w:pStyle w:val="ODOT1BodyStyle"/>
      </w:pPr>
      <w:r>
        <w:t>1</w:t>
      </w:r>
      <w:r w:rsidR="008E0955">
        <w:t>1</w:t>
      </w:r>
      <w:r w:rsidR="00D62BFA">
        <w:t>535</w:t>
      </w:r>
      <w:r>
        <w:t xml:space="preserve"> S.R. 335</w:t>
      </w:r>
    </w:p>
    <w:p w:rsidR="008F5340" w:rsidRDefault="00FF18F5" w:rsidP="00681581">
      <w:pPr>
        <w:pStyle w:val="ODOT1BodyStyle"/>
      </w:pPr>
      <w:r>
        <w:t>Lucasville, Oh 45648</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FF18F5">
        <w:t>335</w:t>
      </w:r>
      <w:r>
        <w:t xml:space="preserve">, Section </w:t>
      </w:r>
      <w:r w:rsidR="00FF18F5">
        <w:t>12.03</w:t>
      </w:r>
    </w:p>
    <w:p w:rsidR="00681581" w:rsidRDefault="00681581" w:rsidP="00681581">
      <w:pPr>
        <w:pStyle w:val="ODOT1BodyStyle"/>
      </w:pPr>
      <w:r>
        <w:tab/>
      </w:r>
      <w:r w:rsidR="00FF18F5">
        <w:t>Scioto</w:t>
      </w:r>
      <w:r w:rsidR="007875B6">
        <w:t xml:space="preserve">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FF18F5">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BCE" w:rsidRDefault="00D82BCE" w:rsidP="003E267F">
      <w:pPr>
        <w:spacing w:after="0" w:line="240" w:lineRule="auto"/>
      </w:pPr>
      <w:r>
        <w:separator/>
      </w:r>
    </w:p>
  </w:endnote>
  <w:endnote w:type="continuationSeparator" w:id="0">
    <w:p w:rsidR="00D82BCE" w:rsidRDefault="00D82BCE"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BCE" w:rsidRDefault="00D82BCE" w:rsidP="003E267F">
      <w:pPr>
        <w:spacing w:after="0" w:line="240" w:lineRule="auto"/>
      </w:pPr>
      <w:r>
        <w:separator/>
      </w:r>
    </w:p>
  </w:footnote>
  <w:footnote w:type="continuationSeparator" w:id="0">
    <w:p w:rsidR="00D82BCE" w:rsidRDefault="00D82BCE"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17"/>
    <w:rsid w:val="000170C7"/>
    <w:rsid w:val="00022E80"/>
    <w:rsid w:val="00047C90"/>
    <w:rsid w:val="00086EDF"/>
    <w:rsid w:val="00095A32"/>
    <w:rsid w:val="000C761C"/>
    <w:rsid w:val="001224DF"/>
    <w:rsid w:val="00130D7B"/>
    <w:rsid w:val="00185ED9"/>
    <w:rsid w:val="001B5A92"/>
    <w:rsid w:val="001C1889"/>
    <w:rsid w:val="002052A1"/>
    <w:rsid w:val="00237EE1"/>
    <w:rsid w:val="002459EE"/>
    <w:rsid w:val="00263ADC"/>
    <w:rsid w:val="00284F7C"/>
    <w:rsid w:val="002916F9"/>
    <w:rsid w:val="00297230"/>
    <w:rsid w:val="00311B48"/>
    <w:rsid w:val="003168E4"/>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875B6"/>
    <w:rsid w:val="00796E68"/>
    <w:rsid w:val="007B5FE8"/>
    <w:rsid w:val="007E4549"/>
    <w:rsid w:val="007F48C8"/>
    <w:rsid w:val="007F5442"/>
    <w:rsid w:val="00810FD4"/>
    <w:rsid w:val="00814D77"/>
    <w:rsid w:val="008331DF"/>
    <w:rsid w:val="008E0955"/>
    <w:rsid w:val="008E27C9"/>
    <w:rsid w:val="008F5340"/>
    <w:rsid w:val="009053EC"/>
    <w:rsid w:val="009224A9"/>
    <w:rsid w:val="009252F9"/>
    <w:rsid w:val="00931D28"/>
    <w:rsid w:val="0094233E"/>
    <w:rsid w:val="00956039"/>
    <w:rsid w:val="00975700"/>
    <w:rsid w:val="00976CA0"/>
    <w:rsid w:val="009C66B6"/>
    <w:rsid w:val="00A27498"/>
    <w:rsid w:val="00A35792"/>
    <w:rsid w:val="00A364F0"/>
    <w:rsid w:val="00A420B3"/>
    <w:rsid w:val="00A75465"/>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5F2"/>
    <w:rsid w:val="00C227AE"/>
    <w:rsid w:val="00C31DC4"/>
    <w:rsid w:val="00C40220"/>
    <w:rsid w:val="00C437CE"/>
    <w:rsid w:val="00C47F52"/>
    <w:rsid w:val="00C50223"/>
    <w:rsid w:val="00C574EF"/>
    <w:rsid w:val="00C641BD"/>
    <w:rsid w:val="00C7523E"/>
    <w:rsid w:val="00C9614D"/>
    <w:rsid w:val="00D37E1D"/>
    <w:rsid w:val="00D62BFA"/>
    <w:rsid w:val="00D8068F"/>
    <w:rsid w:val="00D82BCE"/>
    <w:rsid w:val="00D90667"/>
    <w:rsid w:val="00D95160"/>
    <w:rsid w:val="00DA007B"/>
    <w:rsid w:val="00DC304C"/>
    <w:rsid w:val="00DD1331"/>
    <w:rsid w:val="00DF097E"/>
    <w:rsid w:val="00E229AD"/>
    <w:rsid w:val="00E507DC"/>
    <w:rsid w:val="00E72397"/>
    <w:rsid w:val="00E979D5"/>
    <w:rsid w:val="00EB16B4"/>
    <w:rsid w:val="00EB2C0A"/>
    <w:rsid w:val="00EB4799"/>
    <w:rsid w:val="00EE1CB9"/>
    <w:rsid w:val="00F1608A"/>
    <w:rsid w:val="00F27CDB"/>
    <w:rsid w:val="00F338EB"/>
    <w:rsid w:val="00F427B7"/>
    <w:rsid w:val="00F51D5F"/>
    <w:rsid w:val="00F84D3A"/>
    <w:rsid w:val="00F8712A"/>
    <w:rsid w:val="00FA10B4"/>
    <w:rsid w:val="00FB55AD"/>
    <w:rsid w:val="00FC2F16"/>
    <w:rsid w:val="00FD0A84"/>
    <w:rsid w:val="00FD44D2"/>
    <w:rsid w:val="00FF18F5"/>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DDB09"/>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11</TotalTime>
  <Pages>1</Pages>
  <Words>258</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12</cp:revision>
  <cp:lastPrinted>2021-07-20T14:53:00Z</cp:lastPrinted>
  <dcterms:created xsi:type="dcterms:W3CDTF">2021-08-06T12:47:00Z</dcterms:created>
  <dcterms:modified xsi:type="dcterms:W3CDTF">2021-08-06T18:38:00Z</dcterms:modified>
</cp:coreProperties>
</file>